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D5CAB" w14:textId="77777777" w:rsidR="00263480" w:rsidRDefault="00263480" w:rsidP="002634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WESTOWE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58F8D2ED" w14:textId="77777777" w:rsidR="00263480" w:rsidRDefault="00263480" w:rsidP="002634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Bridge Ward, London.</w:t>
      </w:r>
    </w:p>
    <w:p w14:paraId="5CC0C0E3" w14:textId="77777777" w:rsidR="00263480" w:rsidRDefault="00263480" w:rsidP="00263480">
      <w:pPr>
        <w:pStyle w:val="NoSpacing"/>
        <w:rPr>
          <w:rFonts w:cs="Times New Roman"/>
          <w:szCs w:val="24"/>
        </w:rPr>
      </w:pPr>
    </w:p>
    <w:p w14:paraId="69B4A8CB" w14:textId="77777777" w:rsidR="00263480" w:rsidRDefault="00263480" w:rsidP="00263480">
      <w:pPr>
        <w:pStyle w:val="NoSpacing"/>
        <w:rPr>
          <w:rFonts w:cs="Times New Roman"/>
          <w:szCs w:val="24"/>
        </w:rPr>
      </w:pPr>
    </w:p>
    <w:p w14:paraId="52BC55E7" w14:textId="77777777" w:rsidR="00263480" w:rsidRDefault="00263480" w:rsidP="002634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1E3856D0" w14:textId="77777777" w:rsidR="00263480" w:rsidRDefault="00263480" w:rsidP="0026348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2671F82" w14:textId="77777777" w:rsidR="00263480" w:rsidRDefault="00263480" w:rsidP="0026348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7930B609" w14:textId="77777777" w:rsidR="00263480" w:rsidRDefault="00263480" w:rsidP="00263480">
      <w:pPr>
        <w:pStyle w:val="NoSpacing"/>
        <w:rPr>
          <w:rFonts w:eastAsia="Times New Roman" w:cs="Times New Roman"/>
          <w:szCs w:val="24"/>
        </w:rPr>
      </w:pPr>
    </w:p>
    <w:p w14:paraId="5CC46231" w14:textId="77777777" w:rsidR="00263480" w:rsidRDefault="00263480" w:rsidP="00263480">
      <w:pPr>
        <w:pStyle w:val="NoSpacing"/>
        <w:rPr>
          <w:rFonts w:eastAsia="Times New Roman" w:cs="Times New Roman"/>
          <w:szCs w:val="24"/>
        </w:rPr>
      </w:pPr>
    </w:p>
    <w:p w14:paraId="74F7D36E" w14:textId="77777777" w:rsidR="00263480" w:rsidRPr="00B17F7D" w:rsidRDefault="00263480" w:rsidP="0026348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600A28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CDF03" w14:textId="77777777" w:rsidR="00263480" w:rsidRDefault="00263480" w:rsidP="009139A6">
      <w:r>
        <w:separator/>
      </w:r>
    </w:p>
  </w:endnote>
  <w:endnote w:type="continuationSeparator" w:id="0">
    <w:p w14:paraId="0DC8E259" w14:textId="77777777" w:rsidR="00263480" w:rsidRDefault="002634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AD6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43F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9CC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0408" w14:textId="77777777" w:rsidR="00263480" w:rsidRDefault="00263480" w:rsidP="009139A6">
      <w:r>
        <w:separator/>
      </w:r>
    </w:p>
  </w:footnote>
  <w:footnote w:type="continuationSeparator" w:id="0">
    <w:p w14:paraId="75F95CC5" w14:textId="77777777" w:rsidR="00263480" w:rsidRDefault="002634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86A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9D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613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80"/>
    <w:rsid w:val="000666E0"/>
    <w:rsid w:val="002510B7"/>
    <w:rsid w:val="0026348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655E6"/>
  <w15:chartTrackingRefBased/>
  <w15:docId w15:val="{4F8CD683-902E-404E-9872-098EBA458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2023-04-23T20:37:00Z</dcterms:created>
  <dcterms:modified xsi:type="dcterms:W3CDTF">2023-04-23T20:37:00Z</dcterms:modified>
</cp:coreProperties>
</file>